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2801CF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ПРАКТИЧЕСКАЯ РАБОТА № 1</w:t>
      </w:r>
    </w:p>
    <w:p w:rsidR="00004494" w:rsidRDefault="00004494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2801CF" w:rsidRPr="002801CF">
        <w:rPr>
          <w:rFonts w:ascii="Times New Roman" w:hAnsi="Times New Roman" w:cs="Times New Roman"/>
          <w:sz w:val="28"/>
          <w:szCs w:val="28"/>
        </w:rPr>
        <w:t>Перевод чисел из одной системы счисления в другую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2801CF" w:rsidRDefault="00C32F63" w:rsidP="00D44787">
      <w:pPr>
        <w:pStyle w:val="a7"/>
        <w:numPr>
          <w:ilvl w:val="0"/>
          <w:numId w:val="2"/>
        </w:numPr>
        <w:tabs>
          <w:tab w:val="left" w:pos="1701"/>
        </w:tabs>
        <w:ind w:left="426" w:hanging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211455</wp:posOffset>
            </wp:positionV>
            <wp:extent cx="2333625" cy="1257300"/>
            <wp:effectExtent l="0" t="0" r="0" b="0"/>
            <wp:wrapThrough wrapText="bothSides">
              <wp:wrapPolygon edited="0">
                <wp:start x="0" y="327"/>
                <wp:lineTo x="0" y="20618"/>
                <wp:lineTo x="21336" y="20618"/>
                <wp:lineTo x="21336" y="327"/>
                <wp:lineTo x="0" y="327"/>
              </wp:wrapPolygon>
            </wp:wrapThrough>
            <wp:docPr id="1" name="Рисунок 1" descr="пальцы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70" name="Picture 6" descr="пальцы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5148">
        <w:rPr>
          <w:rFonts w:ascii="Times New Roman" w:hAnsi="Times New Roman" w:cs="Times New Roman"/>
          <w:sz w:val="28"/>
          <w:szCs w:val="28"/>
        </w:rPr>
        <w:t xml:space="preserve">Переведите числа из </w:t>
      </w:r>
      <w:r>
        <w:rPr>
          <w:rFonts w:ascii="Times New Roman" w:hAnsi="Times New Roman" w:cs="Times New Roman"/>
          <w:sz w:val="28"/>
          <w:szCs w:val="28"/>
        </w:rPr>
        <w:t>римской системы счисления в десятичную, используя таблицу:</w:t>
      </w:r>
    </w:p>
    <w:p w:rsidR="003C0369" w:rsidRDefault="003C0369" w:rsidP="00D44787">
      <w:pPr>
        <w:pStyle w:val="a7"/>
        <w:tabs>
          <w:tab w:val="left" w:pos="1701"/>
        </w:tabs>
        <w:ind w:left="426"/>
        <w:rPr>
          <w:rFonts w:ascii="Times New Roman" w:hAnsi="Times New Roman" w:cs="Times New Roman"/>
          <w:sz w:val="28"/>
          <w:szCs w:val="28"/>
        </w:rPr>
      </w:pPr>
    </w:p>
    <w:p w:rsidR="00516708" w:rsidRPr="00C32F63" w:rsidRDefault="00882D86" w:rsidP="00D44787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32F63">
        <w:rPr>
          <w:rFonts w:ascii="Times New Roman" w:hAnsi="Times New Roman" w:cs="Times New Roman"/>
          <w:sz w:val="28"/>
          <w:szCs w:val="28"/>
          <w:lang w:val="en-US"/>
        </w:rPr>
        <w:t>XXXIV</w:t>
      </w:r>
      <w:r w:rsidRPr="00C32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708" w:rsidRPr="00C32F63" w:rsidRDefault="00882D86" w:rsidP="00D44787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32F63">
        <w:rPr>
          <w:rFonts w:ascii="Times New Roman" w:hAnsi="Times New Roman" w:cs="Times New Roman"/>
          <w:sz w:val="28"/>
          <w:szCs w:val="28"/>
          <w:lang w:val="en-US"/>
        </w:rPr>
        <w:t>MDCXC</w:t>
      </w:r>
      <w:r w:rsidRPr="00C32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708" w:rsidRDefault="00882D86" w:rsidP="00D44787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32F63">
        <w:rPr>
          <w:rFonts w:ascii="Times New Roman" w:hAnsi="Times New Roman" w:cs="Times New Roman"/>
          <w:sz w:val="28"/>
          <w:szCs w:val="28"/>
          <w:lang w:val="en-US"/>
        </w:rPr>
        <w:t>MMDDDCCXCVI</w:t>
      </w:r>
      <w:r w:rsidRPr="00C32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369" w:rsidRDefault="003C0369" w:rsidP="00D44787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</w:p>
    <w:p w:rsidR="003C0369" w:rsidRPr="003C0369" w:rsidRDefault="003C0369" w:rsidP="00D44787">
      <w:pPr>
        <w:pStyle w:val="a7"/>
        <w:numPr>
          <w:ilvl w:val="0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 таблицу, переведите десятичные числа в римскую систему счисления:</w:t>
      </w:r>
    </w:p>
    <w:p w:rsidR="003C0369" w:rsidRDefault="003C0369" w:rsidP="00D44787">
      <w:pPr>
        <w:pStyle w:val="a7"/>
        <w:numPr>
          <w:ilvl w:val="0"/>
          <w:numId w:val="5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</w:p>
    <w:p w:rsidR="003C0369" w:rsidRDefault="003C0369" w:rsidP="00D44787">
      <w:pPr>
        <w:pStyle w:val="a7"/>
        <w:numPr>
          <w:ilvl w:val="0"/>
          <w:numId w:val="5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455</w:t>
      </w:r>
    </w:p>
    <w:p w:rsidR="003C0369" w:rsidRDefault="003C0369" w:rsidP="00D44787">
      <w:pPr>
        <w:pStyle w:val="a7"/>
        <w:numPr>
          <w:ilvl w:val="0"/>
          <w:numId w:val="5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1639</w:t>
      </w:r>
    </w:p>
    <w:p w:rsidR="003C0369" w:rsidRDefault="003C0369" w:rsidP="00D44787">
      <w:pPr>
        <w:pStyle w:val="a7"/>
        <w:numPr>
          <w:ilvl w:val="0"/>
          <w:numId w:val="5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 w:rsidRPr="003C0369">
        <w:rPr>
          <w:rFonts w:ascii="Times New Roman" w:hAnsi="Times New Roman" w:cs="Times New Roman"/>
          <w:sz w:val="28"/>
          <w:szCs w:val="28"/>
        </w:rPr>
        <w:t>2011</w:t>
      </w:r>
    </w:p>
    <w:p w:rsidR="00D44787" w:rsidRDefault="00D44787" w:rsidP="00D44787">
      <w:pPr>
        <w:pStyle w:val="a7"/>
        <w:tabs>
          <w:tab w:val="left" w:pos="1701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3C0369" w:rsidRDefault="003C0369" w:rsidP="00D44787">
      <w:pPr>
        <w:pStyle w:val="a7"/>
        <w:numPr>
          <w:ilvl w:val="0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числа в развернутой форме:</w:t>
      </w:r>
    </w:p>
    <w:p w:rsidR="003C0369" w:rsidRPr="003C0369" w:rsidRDefault="003C0369" w:rsidP="00D44787">
      <w:pPr>
        <w:pStyle w:val="a7"/>
        <w:numPr>
          <w:ilvl w:val="1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345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3C0369" w:rsidRPr="003C0369" w:rsidRDefault="003C0369" w:rsidP="00D44787">
      <w:pPr>
        <w:pStyle w:val="a7"/>
        <w:numPr>
          <w:ilvl w:val="1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11001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C0369" w:rsidRDefault="003C0369" w:rsidP="00D44787">
      <w:pPr>
        <w:pStyle w:val="a7"/>
        <w:numPr>
          <w:ilvl w:val="1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327</w:t>
      </w:r>
      <w:r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3C0369" w:rsidRPr="007035DD" w:rsidRDefault="003C0369" w:rsidP="00D44787">
      <w:pPr>
        <w:pStyle w:val="a7"/>
        <w:numPr>
          <w:ilvl w:val="1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DEA,FB</w:t>
      </w:r>
      <w:r w:rsidR="007035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16</w:t>
      </w:r>
    </w:p>
    <w:p w:rsidR="007035DD" w:rsidRPr="00D44787" w:rsidRDefault="007035DD" w:rsidP="00D44787">
      <w:pPr>
        <w:pStyle w:val="a7"/>
        <w:numPr>
          <w:ilvl w:val="1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100001,1101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44787" w:rsidRPr="007035DD" w:rsidRDefault="00D44787" w:rsidP="00D44787">
      <w:pPr>
        <w:pStyle w:val="a7"/>
        <w:tabs>
          <w:tab w:val="left" w:pos="1701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035DD" w:rsidRPr="007035DD" w:rsidRDefault="007035DD" w:rsidP="00D44787">
      <w:pPr>
        <w:pStyle w:val="a7"/>
        <w:numPr>
          <w:ilvl w:val="0"/>
          <w:numId w:val="2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Запишите числа в свернутой форме</w:t>
      </w:r>
    </w:p>
    <w:p w:rsidR="007035DD" w:rsidRDefault="00EA4E0E" w:rsidP="00D44787">
      <w:pPr>
        <w:pStyle w:val="a7"/>
        <w:numPr>
          <w:ilvl w:val="0"/>
          <w:numId w:val="6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4</w:t>
      </w:r>
      <w:r w:rsidR="00C06F18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C06F18">
        <w:rPr>
          <w:rFonts w:ascii="Times New Roman" w:hAnsi="Times New Roman" w:cs="Times New Roman"/>
          <w:sz w:val="28"/>
          <w:szCs w:val="28"/>
        </w:rPr>
        <w:t xml:space="preserve"> + 1</w:t>
      </w:r>
      <w:r w:rsidR="00C06F18">
        <w:rPr>
          <w:rFonts w:ascii="Times New Roman" w:hAnsi="Times New Roman" w:cs="Times New Roman"/>
          <w:sz w:val="28"/>
          <w:szCs w:val="28"/>
        </w:rPr>
        <w:sym w:font="Wingdings" w:char="F09E"/>
      </w:r>
      <w:r w:rsidR="00C06F18">
        <w:rPr>
          <w:rFonts w:ascii="Times New Roman" w:hAnsi="Times New Roman" w:cs="Times New Roman"/>
          <w:sz w:val="28"/>
          <w:szCs w:val="28"/>
        </w:rPr>
        <w:t>4</w:t>
      </w:r>
      <w:r w:rsidR="00C06F1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C06F18">
        <w:rPr>
          <w:rFonts w:ascii="Times New Roman" w:hAnsi="Times New Roman" w:cs="Times New Roman"/>
          <w:sz w:val="28"/>
          <w:szCs w:val="28"/>
        </w:rPr>
        <w:t xml:space="preserve"> +3</w:t>
      </w:r>
      <w:r w:rsidR="00C06F18">
        <w:rPr>
          <w:rFonts w:ascii="Times New Roman" w:hAnsi="Times New Roman" w:cs="Times New Roman"/>
          <w:sz w:val="28"/>
          <w:szCs w:val="28"/>
        </w:rPr>
        <w:sym w:font="Wingdings" w:char="F09E"/>
      </w:r>
      <w:r w:rsidR="00C06F18">
        <w:rPr>
          <w:rFonts w:ascii="Times New Roman" w:hAnsi="Times New Roman" w:cs="Times New Roman"/>
          <w:sz w:val="28"/>
          <w:szCs w:val="28"/>
        </w:rPr>
        <w:t>4</w:t>
      </w:r>
      <w:r w:rsidR="00C06F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6F18">
        <w:rPr>
          <w:rFonts w:ascii="Times New Roman" w:hAnsi="Times New Roman" w:cs="Times New Roman"/>
          <w:sz w:val="28"/>
          <w:szCs w:val="28"/>
        </w:rPr>
        <w:t xml:space="preserve"> +2</w:t>
      </w:r>
      <w:r w:rsidR="00C06F18">
        <w:rPr>
          <w:rFonts w:ascii="Times New Roman" w:hAnsi="Times New Roman" w:cs="Times New Roman"/>
          <w:sz w:val="28"/>
          <w:szCs w:val="28"/>
        </w:rPr>
        <w:sym w:font="Wingdings" w:char="F09E"/>
      </w:r>
      <w:r w:rsidR="00C06F18">
        <w:rPr>
          <w:rFonts w:ascii="Times New Roman" w:hAnsi="Times New Roman" w:cs="Times New Roman"/>
          <w:sz w:val="28"/>
          <w:szCs w:val="28"/>
        </w:rPr>
        <w:t>4</w:t>
      </w:r>
      <w:r w:rsidR="00C06F1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06F18">
        <w:rPr>
          <w:rFonts w:ascii="Times New Roman" w:hAnsi="Times New Roman" w:cs="Times New Roman"/>
          <w:sz w:val="28"/>
          <w:szCs w:val="28"/>
        </w:rPr>
        <w:t xml:space="preserve"> +1</w:t>
      </w:r>
      <w:r w:rsidR="00C06F18">
        <w:rPr>
          <w:rFonts w:ascii="Times New Roman" w:hAnsi="Times New Roman" w:cs="Times New Roman"/>
          <w:sz w:val="28"/>
          <w:szCs w:val="28"/>
        </w:rPr>
        <w:sym w:font="Wingdings" w:char="F09E"/>
      </w:r>
      <w:r w:rsidR="00C06F18">
        <w:rPr>
          <w:rFonts w:ascii="Times New Roman" w:hAnsi="Times New Roman" w:cs="Times New Roman"/>
          <w:sz w:val="28"/>
          <w:szCs w:val="28"/>
        </w:rPr>
        <w:t>4</w:t>
      </w:r>
      <w:r w:rsidR="00C06F18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C06F18" w:rsidRDefault="00C06F18" w:rsidP="00D44787">
      <w:pPr>
        <w:pStyle w:val="a7"/>
        <w:numPr>
          <w:ilvl w:val="0"/>
          <w:numId w:val="6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+3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+2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+1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+3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+ 1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-2 </w:t>
      </w:r>
      <w:r>
        <w:rPr>
          <w:rFonts w:ascii="Times New Roman" w:hAnsi="Times New Roman" w:cs="Times New Roman"/>
          <w:sz w:val="28"/>
          <w:szCs w:val="28"/>
        </w:rPr>
        <w:t>+ 5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F18" w:rsidRDefault="00C06F18" w:rsidP="00D44787">
      <w:pPr>
        <w:pStyle w:val="a7"/>
        <w:numPr>
          <w:ilvl w:val="0"/>
          <w:numId w:val="6"/>
        </w:numPr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10</w:t>
      </w:r>
      <w:r w:rsidRPr="00C06F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06F18">
        <w:rPr>
          <w:rFonts w:ascii="Times New Roman" w:hAnsi="Times New Roman" w:cs="Times New Roman"/>
          <w:sz w:val="28"/>
          <w:szCs w:val="28"/>
        </w:rPr>
        <w:t xml:space="preserve"> +3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10</w:t>
      </w:r>
      <w:r w:rsidRPr="00C06F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06F18">
        <w:rPr>
          <w:rFonts w:ascii="Times New Roman" w:hAnsi="Times New Roman" w:cs="Times New Roman"/>
          <w:sz w:val="28"/>
          <w:szCs w:val="28"/>
        </w:rPr>
        <w:t xml:space="preserve"> +1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10</w:t>
      </w:r>
      <w:r w:rsidRPr="00C06F1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C06F18">
        <w:rPr>
          <w:rFonts w:ascii="Times New Roman" w:hAnsi="Times New Roman" w:cs="Times New Roman"/>
          <w:sz w:val="28"/>
          <w:szCs w:val="28"/>
        </w:rPr>
        <w:t xml:space="preserve"> +3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10</w:t>
      </w:r>
      <w:r w:rsidRPr="00C06F18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C06F18">
        <w:rPr>
          <w:rFonts w:ascii="Times New Roman" w:hAnsi="Times New Roman" w:cs="Times New Roman"/>
          <w:sz w:val="28"/>
          <w:szCs w:val="28"/>
        </w:rPr>
        <w:t xml:space="preserve"> + 1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10</w:t>
      </w:r>
      <w:r w:rsidRPr="00C06F18">
        <w:rPr>
          <w:rFonts w:ascii="Times New Roman" w:hAnsi="Times New Roman" w:cs="Times New Roman"/>
          <w:sz w:val="28"/>
          <w:szCs w:val="28"/>
          <w:vertAlign w:val="superscript"/>
        </w:rPr>
        <w:t xml:space="preserve">-2 </w:t>
      </w:r>
      <w:r w:rsidRPr="00C06F18">
        <w:rPr>
          <w:rFonts w:ascii="Times New Roman" w:hAnsi="Times New Roman" w:cs="Times New Roman"/>
          <w:sz w:val="28"/>
          <w:szCs w:val="28"/>
        </w:rPr>
        <w:t>+ 5</w:t>
      </w:r>
      <w:r>
        <w:rPr>
          <w:rFonts w:ascii="Times New Roman" w:hAnsi="Times New Roman" w:cs="Times New Roman"/>
          <w:sz w:val="28"/>
          <w:szCs w:val="28"/>
        </w:rPr>
        <w:sym w:font="Wingdings" w:char="F09E"/>
      </w:r>
      <w:r>
        <w:rPr>
          <w:rFonts w:ascii="Times New Roman" w:hAnsi="Times New Roman" w:cs="Times New Roman"/>
          <w:sz w:val="28"/>
          <w:szCs w:val="28"/>
        </w:rPr>
        <w:t>10</w:t>
      </w:r>
      <w:r w:rsidRPr="00C06F18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C06F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787" w:rsidRDefault="00D44787" w:rsidP="00D44787">
      <w:pPr>
        <w:pStyle w:val="a7"/>
        <w:tabs>
          <w:tab w:val="left" w:pos="1701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D44787" w:rsidRDefault="00D44787" w:rsidP="00D44787">
      <w:pPr>
        <w:pStyle w:val="a7"/>
        <w:numPr>
          <w:ilvl w:val="0"/>
          <w:numId w:val="2"/>
        </w:numPr>
        <w:tabs>
          <w:tab w:val="left" w:pos="1701"/>
        </w:tabs>
        <w:autoSpaceDE w:val="0"/>
        <w:autoSpaceDN w:val="0"/>
        <w:adjustRightInd w:val="0"/>
        <w:spacing w:after="0"/>
        <w:ind w:left="426" w:hanging="66"/>
        <w:rPr>
          <w:rFonts w:ascii="Times New Roman" w:eastAsia="TimesNewRomanPSMT" w:hAnsi="Times New Roman" w:cs="Times New Roman"/>
          <w:sz w:val="28"/>
          <w:szCs w:val="28"/>
        </w:rPr>
      </w:pPr>
      <w:r w:rsidRPr="00D44787">
        <w:rPr>
          <w:rFonts w:ascii="Times New Roman" w:eastAsia="TimesNewRomanPSMT" w:hAnsi="Times New Roman" w:cs="Times New Roman"/>
          <w:sz w:val="28"/>
          <w:szCs w:val="28"/>
        </w:rPr>
        <w:t>Переведите числа из десятичной системы счисления в двоичную систему счисления. Сколько единиц содержит полученное число? В ответе укажите одно число – количество единиц.</w:t>
      </w:r>
    </w:p>
    <w:p w:rsidR="00D44787" w:rsidRDefault="00D44787" w:rsidP="00D44787">
      <w:pPr>
        <w:pStyle w:val="a7"/>
        <w:numPr>
          <w:ilvl w:val="1"/>
          <w:numId w:val="2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45</w:t>
      </w:r>
    </w:p>
    <w:p w:rsidR="00D44787" w:rsidRDefault="00D44787" w:rsidP="00D44787">
      <w:pPr>
        <w:pStyle w:val="a7"/>
        <w:numPr>
          <w:ilvl w:val="1"/>
          <w:numId w:val="2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110</w:t>
      </w:r>
    </w:p>
    <w:p w:rsidR="00D44787" w:rsidRDefault="00D44787" w:rsidP="00D44787">
      <w:pPr>
        <w:pStyle w:val="a7"/>
        <w:numPr>
          <w:ilvl w:val="1"/>
          <w:numId w:val="2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220</w:t>
      </w:r>
    </w:p>
    <w:p w:rsidR="00D44787" w:rsidRDefault="00D44787" w:rsidP="00D44787">
      <w:pPr>
        <w:pStyle w:val="a7"/>
        <w:tabs>
          <w:tab w:val="left" w:pos="1701"/>
        </w:tabs>
        <w:autoSpaceDE w:val="0"/>
        <w:autoSpaceDN w:val="0"/>
        <w:adjustRightInd w:val="0"/>
        <w:spacing w:after="0"/>
        <w:ind w:left="1440"/>
        <w:rPr>
          <w:rFonts w:ascii="Times New Roman" w:eastAsia="TimesNewRomanPSMT" w:hAnsi="Times New Roman" w:cs="Times New Roman"/>
          <w:sz w:val="28"/>
          <w:szCs w:val="28"/>
        </w:rPr>
      </w:pPr>
    </w:p>
    <w:p w:rsidR="00D44787" w:rsidRDefault="00D44787" w:rsidP="00D44787">
      <w:pPr>
        <w:pStyle w:val="a7"/>
        <w:numPr>
          <w:ilvl w:val="0"/>
          <w:numId w:val="2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D44787">
        <w:rPr>
          <w:rFonts w:ascii="Times New Roman" w:eastAsia="TimesNewRomanPSMT" w:hAnsi="Times New Roman" w:cs="Times New Roman"/>
          <w:sz w:val="28"/>
          <w:szCs w:val="28"/>
        </w:rPr>
        <w:t xml:space="preserve">Некоторое число в двоичной системе счисления записывается как </w:t>
      </w:r>
    </w:p>
    <w:p w:rsidR="00D44787" w:rsidRDefault="00D44787" w:rsidP="00D44787">
      <w:pPr>
        <w:pStyle w:val="a7"/>
        <w:numPr>
          <w:ilvl w:val="0"/>
          <w:numId w:val="11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  <w:sectPr w:rsidR="00D44787" w:rsidSect="00A03B1D">
          <w:head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4787" w:rsidRPr="00D44787" w:rsidRDefault="00D44787" w:rsidP="00D44787">
      <w:pPr>
        <w:pStyle w:val="a7"/>
        <w:numPr>
          <w:ilvl w:val="0"/>
          <w:numId w:val="11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D44787">
        <w:rPr>
          <w:rFonts w:ascii="Times New Roman" w:eastAsia="TimesNewRomanPSMT" w:hAnsi="Times New Roman" w:cs="Times New Roman"/>
          <w:sz w:val="28"/>
          <w:szCs w:val="28"/>
        </w:rPr>
        <w:lastRenderedPageBreak/>
        <w:t>110</w:t>
      </w:r>
    </w:p>
    <w:p w:rsidR="00D44787" w:rsidRPr="00D44787" w:rsidRDefault="00D44787" w:rsidP="00D44787">
      <w:pPr>
        <w:pStyle w:val="a7"/>
        <w:numPr>
          <w:ilvl w:val="0"/>
          <w:numId w:val="11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D44787">
        <w:rPr>
          <w:rFonts w:ascii="Times New Roman" w:eastAsia="TimesNewRomanPSMT" w:hAnsi="Times New Roman" w:cs="Times New Roman"/>
          <w:sz w:val="28"/>
          <w:szCs w:val="28"/>
        </w:rPr>
        <w:lastRenderedPageBreak/>
        <w:t>1101</w:t>
      </w:r>
    </w:p>
    <w:p w:rsidR="00D44787" w:rsidRPr="00D44787" w:rsidRDefault="00D44787" w:rsidP="00D44787">
      <w:pPr>
        <w:pStyle w:val="a7"/>
        <w:numPr>
          <w:ilvl w:val="0"/>
          <w:numId w:val="11"/>
        </w:num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D44787">
        <w:rPr>
          <w:rFonts w:ascii="Times New Roman" w:eastAsia="TimesNewRomanPSMT" w:hAnsi="Times New Roman" w:cs="Times New Roman"/>
          <w:sz w:val="28"/>
          <w:szCs w:val="28"/>
        </w:rPr>
        <w:lastRenderedPageBreak/>
        <w:t>101111</w:t>
      </w:r>
    </w:p>
    <w:p w:rsidR="00D44787" w:rsidRDefault="00D44787" w:rsidP="00D44787">
      <w:p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  <w:sectPr w:rsidR="00D44787" w:rsidSect="00D447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D44787" w:rsidRDefault="00D44787" w:rsidP="00D44787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D44787">
        <w:rPr>
          <w:rFonts w:ascii="Times New Roman" w:eastAsia="TimesNewRomanPSMT" w:hAnsi="Times New Roman" w:cs="Times New Roman"/>
          <w:sz w:val="28"/>
          <w:szCs w:val="28"/>
        </w:rPr>
        <w:lastRenderedPageBreak/>
        <w:t>Определите это число и запишите его в ответе в десятичной системе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44787">
        <w:rPr>
          <w:rFonts w:ascii="Times New Roman" w:eastAsia="TimesNewRomanPSMT" w:hAnsi="Times New Roman" w:cs="Times New Roman"/>
          <w:sz w:val="28"/>
          <w:szCs w:val="28"/>
        </w:rPr>
        <w:t>счисления.</w:t>
      </w:r>
    </w:p>
    <w:p w:rsidR="00D44787" w:rsidRDefault="00D44787">
      <w:pPr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br w:type="page"/>
      </w:r>
    </w:p>
    <w:p w:rsidR="00D44787" w:rsidRDefault="00763422" w:rsidP="00763422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КЛЮЧ К ЗАДАНИЯМ ПРАКТИЧЕСКОЙ РАБОТЫ</w:t>
      </w:r>
    </w:p>
    <w:p w:rsidR="00BC7127" w:rsidRPr="00BC7127" w:rsidRDefault="00BC7127" w:rsidP="00763422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  <w:lang w:val="en-US"/>
        </w:rPr>
      </w:pPr>
    </w:p>
    <w:tbl>
      <w:tblPr>
        <w:tblStyle w:val="a8"/>
        <w:tblW w:w="0" w:type="auto"/>
        <w:tblLook w:val="04A0"/>
      </w:tblPr>
      <w:tblGrid>
        <w:gridCol w:w="1229"/>
        <w:gridCol w:w="1786"/>
        <w:gridCol w:w="2243"/>
        <w:gridCol w:w="1780"/>
        <w:gridCol w:w="1436"/>
        <w:gridCol w:w="1576"/>
      </w:tblGrid>
      <w:tr w:rsidR="00763422" w:rsidTr="00763422">
        <w:trPr>
          <w:trHeight w:val="979"/>
        </w:trPr>
        <w:tc>
          <w:tcPr>
            <w:tcW w:w="1229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№</w:t>
            </w:r>
          </w:p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786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3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</w:t>
            </w:r>
          </w:p>
        </w:tc>
      </w:tr>
      <w:tr w:rsidR="00763422" w:rsidTr="00763422">
        <w:trPr>
          <w:trHeight w:val="489"/>
        </w:trPr>
        <w:tc>
          <w:tcPr>
            <w:tcW w:w="1229" w:type="dxa"/>
          </w:tcPr>
          <w:p w:rsidR="00763422" w:rsidRDefault="00763422" w:rsidP="00BC7127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786" w:type="dxa"/>
          </w:tcPr>
          <w:p w:rsidR="00763422" w:rsidRDefault="00763422" w:rsidP="00BC7127">
            <w:pPr>
              <w:pStyle w:val="a7"/>
              <w:numPr>
                <w:ilvl w:val="0"/>
                <w:numId w:val="12"/>
              </w:numPr>
              <w:tabs>
                <w:tab w:val="left" w:pos="343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34</w:t>
            </w:r>
          </w:p>
          <w:p w:rsidR="00763422" w:rsidRDefault="00763422" w:rsidP="00BC7127">
            <w:pPr>
              <w:pStyle w:val="a7"/>
              <w:numPr>
                <w:ilvl w:val="0"/>
                <w:numId w:val="12"/>
              </w:numPr>
              <w:tabs>
                <w:tab w:val="left" w:pos="343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1690</w:t>
            </w:r>
          </w:p>
          <w:p w:rsidR="00763422" w:rsidRPr="00763422" w:rsidRDefault="00763422" w:rsidP="00BC7127">
            <w:pPr>
              <w:pStyle w:val="a7"/>
              <w:numPr>
                <w:ilvl w:val="0"/>
                <w:numId w:val="12"/>
              </w:numPr>
              <w:tabs>
                <w:tab w:val="left" w:pos="343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3796</w:t>
            </w:r>
          </w:p>
        </w:tc>
        <w:tc>
          <w:tcPr>
            <w:tcW w:w="2243" w:type="dxa"/>
          </w:tcPr>
          <w:p w:rsidR="00763422" w:rsidRPr="00763422" w:rsidRDefault="00763422" w:rsidP="00BC7127">
            <w:pPr>
              <w:pStyle w:val="a7"/>
              <w:numPr>
                <w:ilvl w:val="0"/>
                <w:numId w:val="13"/>
              </w:numPr>
              <w:tabs>
                <w:tab w:val="left" w:pos="431"/>
              </w:tabs>
              <w:autoSpaceDE w:val="0"/>
              <w:autoSpaceDN w:val="0"/>
              <w:adjustRightInd w:val="0"/>
              <w:ind w:left="55" w:firstLine="93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LVI</w:t>
            </w:r>
          </w:p>
          <w:p w:rsidR="00763422" w:rsidRPr="00763422" w:rsidRDefault="00763422" w:rsidP="00BC7127">
            <w:pPr>
              <w:pStyle w:val="a7"/>
              <w:numPr>
                <w:ilvl w:val="0"/>
                <w:numId w:val="13"/>
              </w:numPr>
              <w:tabs>
                <w:tab w:val="left" w:pos="431"/>
              </w:tabs>
              <w:autoSpaceDE w:val="0"/>
              <w:autoSpaceDN w:val="0"/>
              <w:adjustRightInd w:val="0"/>
              <w:ind w:left="55" w:firstLine="93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CDLV</w:t>
            </w:r>
          </w:p>
          <w:p w:rsidR="00763422" w:rsidRPr="00763422" w:rsidRDefault="00763422" w:rsidP="00BC7127">
            <w:pPr>
              <w:pStyle w:val="a7"/>
              <w:numPr>
                <w:ilvl w:val="0"/>
                <w:numId w:val="13"/>
              </w:numPr>
              <w:tabs>
                <w:tab w:val="left" w:pos="431"/>
              </w:tabs>
              <w:autoSpaceDE w:val="0"/>
              <w:autoSpaceDN w:val="0"/>
              <w:adjustRightInd w:val="0"/>
              <w:ind w:left="55" w:firstLine="93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MDCXXXIX</w:t>
            </w:r>
          </w:p>
          <w:p w:rsidR="00763422" w:rsidRPr="00763422" w:rsidRDefault="00763422" w:rsidP="00BC7127">
            <w:pPr>
              <w:pStyle w:val="a7"/>
              <w:numPr>
                <w:ilvl w:val="0"/>
                <w:numId w:val="13"/>
              </w:numPr>
              <w:tabs>
                <w:tab w:val="left" w:pos="431"/>
              </w:tabs>
              <w:autoSpaceDE w:val="0"/>
              <w:autoSpaceDN w:val="0"/>
              <w:adjustRightInd w:val="0"/>
              <w:ind w:left="55" w:firstLine="93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ZXI</w:t>
            </w:r>
          </w:p>
        </w:tc>
        <w:tc>
          <w:tcPr>
            <w:tcW w:w="1356" w:type="dxa"/>
          </w:tcPr>
          <w:p w:rsidR="00763422" w:rsidRPr="00763422" w:rsidRDefault="00763422" w:rsidP="00BC7127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12" w:hanging="401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310321</w:t>
            </w:r>
            <w:r w:rsidR="00BC7127">
              <w:rPr>
                <w:rFonts w:ascii="Times New Roman" w:eastAsia="TimesNewRomanPSMT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763422" w:rsidRPr="00BC7127" w:rsidRDefault="00BC7127" w:rsidP="00BC7127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12" w:hanging="401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7321,315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vertAlign w:val="subscript"/>
                <w:lang w:val="en-US"/>
              </w:rPr>
              <w:t>8</w:t>
            </w:r>
          </w:p>
          <w:p w:rsidR="00BC7127" w:rsidRPr="00763422" w:rsidRDefault="00BC7127" w:rsidP="00BC7127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12" w:hanging="401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731,315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vertAlign w:val="subscript"/>
                <w:lang w:val="en-US"/>
              </w:rPr>
              <w:t>10</w:t>
            </w:r>
          </w:p>
        </w:tc>
        <w:tc>
          <w:tcPr>
            <w:tcW w:w="1356" w:type="dxa"/>
          </w:tcPr>
          <w:p w:rsidR="00763422" w:rsidRPr="00BC7127" w:rsidRDefault="00BC7127" w:rsidP="00BC712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4</w:t>
            </w:r>
          </w:p>
          <w:p w:rsidR="00BC7127" w:rsidRPr="00BC7127" w:rsidRDefault="00BC7127" w:rsidP="00BC712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5</w:t>
            </w:r>
          </w:p>
          <w:p w:rsidR="00BC7127" w:rsidRPr="00BC7127" w:rsidRDefault="00BC7127" w:rsidP="00BC7127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</w:tcPr>
          <w:p w:rsidR="00763422" w:rsidRPr="00BC7127" w:rsidRDefault="00BC7127" w:rsidP="00BC7127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6</w:t>
            </w:r>
          </w:p>
          <w:p w:rsidR="00BC7127" w:rsidRPr="00BC7127" w:rsidRDefault="00BC7127" w:rsidP="00BC7127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13</w:t>
            </w:r>
          </w:p>
          <w:p w:rsidR="00BC7127" w:rsidRPr="00BC7127" w:rsidRDefault="00BC7127" w:rsidP="00BC7127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47</w:t>
            </w:r>
          </w:p>
        </w:tc>
      </w:tr>
    </w:tbl>
    <w:p w:rsidR="00763422" w:rsidRPr="00D44787" w:rsidRDefault="00763422" w:rsidP="00763422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D44787" w:rsidRPr="00D44787" w:rsidRDefault="00D44787" w:rsidP="00D44787">
      <w:p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</w:p>
    <w:p w:rsidR="00C32F63" w:rsidRPr="00C32F63" w:rsidRDefault="00C32F63" w:rsidP="00C32F63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32F63" w:rsidRPr="00C32F63" w:rsidSect="00D4478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CDE" w:rsidRDefault="00F35CDE" w:rsidP="00A03B1D">
      <w:pPr>
        <w:spacing w:after="0" w:line="240" w:lineRule="auto"/>
      </w:pPr>
      <w:r>
        <w:separator/>
      </w:r>
    </w:p>
  </w:endnote>
  <w:endnote w:type="continuationSeparator" w:id="1">
    <w:p w:rsidR="00F35CDE" w:rsidRDefault="00F35CDE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CDE" w:rsidRDefault="00F35CDE" w:rsidP="00A03B1D">
      <w:pPr>
        <w:spacing w:after="0" w:line="240" w:lineRule="auto"/>
      </w:pPr>
      <w:r>
        <w:separator/>
      </w:r>
    </w:p>
  </w:footnote>
  <w:footnote w:type="continuationSeparator" w:id="1">
    <w:p w:rsidR="00F35CDE" w:rsidRDefault="00F35CDE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1D" w:rsidRPr="00A03B1D" w:rsidRDefault="00A03B1D" w:rsidP="00A03B1D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Перфильева Елена Николаевна учитель информатики  МБОУ сош № 2 г. Салехард     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4"/>
  </w:num>
  <w:num w:numId="5">
    <w:abstractNumId w:val="5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3"/>
  </w:num>
  <w:num w:numId="11">
    <w:abstractNumId w:val="11"/>
  </w:num>
  <w:num w:numId="12">
    <w:abstractNumId w:val="0"/>
  </w:num>
  <w:num w:numId="13">
    <w:abstractNumId w:val="1"/>
  </w:num>
  <w:num w:numId="14">
    <w:abstractNumId w:val="3"/>
  </w:num>
  <w:num w:numId="15">
    <w:abstractNumId w:val="6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41802"/>
    <w:rsid w:val="002801CF"/>
    <w:rsid w:val="002D5148"/>
    <w:rsid w:val="003C0369"/>
    <w:rsid w:val="004871E9"/>
    <w:rsid w:val="004F7C58"/>
    <w:rsid w:val="00516708"/>
    <w:rsid w:val="005258F4"/>
    <w:rsid w:val="005958DE"/>
    <w:rsid w:val="007035DD"/>
    <w:rsid w:val="00763422"/>
    <w:rsid w:val="008327DF"/>
    <w:rsid w:val="00882D86"/>
    <w:rsid w:val="00A03B1D"/>
    <w:rsid w:val="00A852E6"/>
    <w:rsid w:val="00AC3872"/>
    <w:rsid w:val="00BC7127"/>
    <w:rsid w:val="00C06F18"/>
    <w:rsid w:val="00C32F63"/>
    <w:rsid w:val="00D44787"/>
    <w:rsid w:val="00EA4E0E"/>
    <w:rsid w:val="00F067FA"/>
    <w:rsid w:val="00F35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ED6F6-71B3-45E8-A048-3C8D84D7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49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2011-11-08T14:28:00Z</dcterms:created>
  <dcterms:modified xsi:type="dcterms:W3CDTF">2011-11-10T14:36:00Z</dcterms:modified>
</cp:coreProperties>
</file>